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81C81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4653F84" wp14:editId="7B427CFF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963547383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20819490" w14:textId="43460AA9" w:rsidR="00840E00" w:rsidRPr="00535962" w:rsidRDefault="006108A0" w:rsidP="000813E3">
                                        <w:r w:rsidRPr="006108A0">
                                          <w:rPr>
                                            <w:rFonts w:ascii="Arial Bold" w:hAnsi="Arial Bold"/>
                                            <w:b/>
                                            <w:bCs/>
                                            <w:caps/>
                                            <w:spacing w:val="-20"/>
                                            <w:sz w:val="22"/>
                                            <w:lang w:val="es-DO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SUPBANCO-DAF-cM-2021-00</w:t>
                                        </w:r>
                                        <w:r w:rsidR="000813E3">
                                          <w:rPr>
                                            <w:rFonts w:ascii="Arial Bold" w:hAnsi="Arial Bold"/>
                                            <w:b/>
                                            <w:bCs/>
                                            <w:caps/>
                                            <w:spacing w:val="-20"/>
                                            <w:sz w:val="22"/>
                                            <w:lang w:val="es-DO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7</w:t>
                                        </w:r>
                                        <w:r w:rsidR="00F15B64">
                                          <w:rPr>
                                            <w:rFonts w:ascii="Arial Bold" w:hAnsi="Arial Bold"/>
                                            <w:b/>
                                            <w:bCs/>
                                            <w:caps/>
                                            <w:spacing w:val="-20"/>
                                            <w:sz w:val="22"/>
                                            <w:lang w:val="es-DO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9</w:t>
                                        </w:r>
                                      </w:p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E31DC1E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653F84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963547383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20819490" w14:textId="43460AA9" w:rsidR="00840E00" w:rsidRPr="00535962" w:rsidRDefault="006108A0" w:rsidP="000813E3">
                                  <w:r w:rsidRPr="006108A0">
                                    <w:rPr>
                                      <w:rFonts w:ascii="Arial Bold" w:hAnsi="Arial Bold"/>
                                      <w:b/>
                                      <w:bCs/>
                                      <w:caps/>
                                      <w:spacing w:val="-20"/>
                                      <w:sz w:val="22"/>
                                      <w:lang w:val="es-DO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SUPBANCO-DAF-cM-2021-00</w:t>
                                  </w:r>
                                  <w:r w:rsidR="000813E3">
                                    <w:rPr>
                                      <w:rFonts w:ascii="Arial Bold" w:hAnsi="Arial Bold"/>
                                      <w:b/>
                                      <w:bCs/>
                                      <w:caps/>
                                      <w:spacing w:val="-20"/>
                                      <w:sz w:val="22"/>
                                      <w:lang w:val="es-DO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7</w:t>
                                  </w:r>
                                  <w:r w:rsidR="00F15B64">
                                    <w:rPr>
                                      <w:rFonts w:ascii="Arial Bold" w:hAnsi="Arial Bold"/>
                                      <w:b/>
                                      <w:bCs/>
                                      <w:caps/>
                                      <w:spacing w:val="-20"/>
                                      <w:sz w:val="22"/>
                                      <w:lang w:val="es-DO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9</w:t>
                                  </w:r>
                                </w:p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E31DC1E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0C23EDE" wp14:editId="76F2AAC7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B4EA163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1BD43BE" wp14:editId="14DC9BC7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23EDE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B4EA163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1BD43BE" wp14:editId="14DC9BC7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568E9638" wp14:editId="3725BAFC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832AD1" wp14:editId="6C0E6286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F94D19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32AD1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" filled="f" stroked="f">
                <v:textbox inset="0,0,0,0">
                  <w:txbxContent>
                    <w:p w14:paraId="49F94D19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5CFA4246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E69D45" wp14:editId="702C642A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41886" w14:textId="77777777" w:rsidR="002E1412" w:rsidRPr="002E1412" w:rsidRDefault="00F15B6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69D45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" stroked="f">
                <v:textbox>
                  <w:txbxContent>
                    <w:p w14:paraId="7CB41886" w14:textId="77777777" w:rsidR="002E1412" w:rsidRPr="002E1412" w:rsidRDefault="00F15B64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0B8216" wp14:editId="3E8A764F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F0DB5F" w14:textId="77777777" w:rsidR="0026335F" w:rsidRPr="0026335F" w:rsidRDefault="00F15B6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0B8216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" filled="f" stroked="f">
                <v:textbox>
                  <w:txbxContent>
                    <w:p w14:paraId="24F0DB5F" w14:textId="77777777" w:rsidR="0026335F" w:rsidRPr="0026335F" w:rsidRDefault="00F15B6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7CD673A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E99954" wp14:editId="7CAC032E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999D93" w14:textId="77777777" w:rsidR="00F7443C" w:rsidRPr="004767CC" w:rsidRDefault="00F15B6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E99954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" stroked="f">
                <v:textbox>
                  <w:txbxContent>
                    <w:p w14:paraId="2B999D93" w14:textId="77777777" w:rsidR="00F7443C" w:rsidRPr="004767CC" w:rsidRDefault="00F15B64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E02E97A" wp14:editId="00C3F193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B614D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15B64">
                              <w:fldChar w:fldCharType="begin"/>
                            </w:r>
                            <w:r w:rsidR="00F15B64">
                              <w:instrText xml:space="preserve"> NUMPAGES   \* MERGEFORMAT </w:instrText>
                            </w:r>
                            <w:r w:rsidR="00F15B64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F15B6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2E97A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" filled="f" stroked="f">
                <v:textbox>
                  <w:txbxContent>
                    <w:p w14:paraId="69B614D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15B64">
                        <w:fldChar w:fldCharType="begin"/>
                      </w:r>
                      <w:r w:rsidR="00F15B64">
                        <w:instrText xml:space="preserve"> NUMPAGES   \* MERGEFORMAT </w:instrText>
                      </w:r>
                      <w:r w:rsidR="00F15B64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F15B6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6DFDCFD8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3D1B7F04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62E4858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73E2A9E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99C454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5B1995B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0286830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F919C24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10200B4A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385DD340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27E0F0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39132BAD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F7F652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558DA8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7CC3E71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3BCA910A" w14:textId="77777777" w:rsidTr="00822B7A">
        <w:trPr>
          <w:trHeight w:val="229"/>
          <w:jc w:val="center"/>
        </w:trPr>
        <w:tc>
          <w:tcPr>
            <w:tcW w:w="0" w:type="auto"/>
          </w:tcPr>
          <w:p w14:paraId="7D5E6E0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AB0CA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B6408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7AEE1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1FB5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78F6A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D9BF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30898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3EEE5BC" w14:textId="77777777" w:rsidTr="00822B7A">
        <w:trPr>
          <w:trHeight w:val="211"/>
          <w:jc w:val="center"/>
        </w:trPr>
        <w:tc>
          <w:tcPr>
            <w:tcW w:w="0" w:type="auto"/>
          </w:tcPr>
          <w:p w14:paraId="652AF1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B76A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D3E7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9713A9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7E131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523D88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B358E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0A2E31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B0E8B40" w14:textId="77777777" w:rsidTr="00822B7A">
        <w:trPr>
          <w:trHeight w:val="229"/>
          <w:jc w:val="center"/>
        </w:trPr>
        <w:tc>
          <w:tcPr>
            <w:tcW w:w="0" w:type="auto"/>
          </w:tcPr>
          <w:p w14:paraId="0EF04B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38268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F889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5AE9D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E1DE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214BF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0FD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59187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FC4FB72" w14:textId="77777777" w:rsidTr="00822B7A">
        <w:trPr>
          <w:trHeight w:val="229"/>
          <w:jc w:val="center"/>
        </w:trPr>
        <w:tc>
          <w:tcPr>
            <w:tcW w:w="0" w:type="auto"/>
          </w:tcPr>
          <w:p w14:paraId="2801184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D0C2E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76B9F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6C73A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420D07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9EA0B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2C8C0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A81C7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FFE61E0" w14:textId="77777777" w:rsidTr="00822B7A">
        <w:trPr>
          <w:trHeight w:val="229"/>
          <w:jc w:val="center"/>
        </w:trPr>
        <w:tc>
          <w:tcPr>
            <w:tcW w:w="0" w:type="auto"/>
          </w:tcPr>
          <w:p w14:paraId="72EF3C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EF1C11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8A46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2C6768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2BEC4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B7530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9DA10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DA6B86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8B3882F" w14:textId="77777777" w:rsidTr="00822B7A">
        <w:trPr>
          <w:trHeight w:val="229"/>
          <w:jc w:val="center"/>
        </w:trPr>
        <w:tc>
          <w:tcPr>
            <w:tcW w:w="0" w:type="auto"/>
          </w:tcPr>
          <w:p w14:paraId="3CFDA9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6A5355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A1105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A0DDF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1448B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DB2BC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CFAA7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70367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96E5C0A" w14:textId="77777777" w:rsidTr="00822B7A">
        <w:trPr>
          <w:trHeight w:val="229"/>
          <w:jc w:val="center"/>
        </w:trPr>
        <w:tc>
          <w:tcPr>
            <w:tcW w:w="0" w:type="auto"/>
          </w:tcPr>
          <w:p w14:paraId="2A7C4E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DD05C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78BA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BA0DF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5B54C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74E46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1000E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A2ADD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BB2DF" w14:textId="77777777" w:rsidTr="00822B7A">
        <w:trPr>
          <w:trHeight w:val="211"/>
          <w:jc w:val="center"/>
        </w:trPr>
        <w:tc>
          <w:tcPr>
            <w:tcW w:w="0" w:type="auto"/>
          </w:tcPr>
          <w:p w14:paraId="29CDC7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5FA1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C9715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40ED3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7D98E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04EA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417E4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3AA40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5EDD7AB" w14:textId="77777777" w:rsidTr="00822B7A">
        <w:trPr>
          <w:trHeight w:val="229"/>
          <w:jc w:val="center"/>
        </w:trPr>
        <w:tc>
          <w:tcPr>
            <w:tcW w:w="0" w:type="auto"/>
          </w:tcPr>
          <w:p w14:paraId="0589F7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8F023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F92D7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F542D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B6D4A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AC503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2F0D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F2FC0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9398D02" w14:textId="77777777" w:rsidTr="00822B7A">
        <w:trPr>
          <w:trHeight w:val="229"/>
          <w:jc w:val="center"/>
        </w:trPr>
        <w:tc>
          <w:tcPr>
            <w:tcW w:w="0" w:type="auto"/>
          </w:tcPr>
          <w:p w14:paraId="4077A5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90A36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7EBE2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F55506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FA74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1583B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0ED55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00E40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4FE347B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D43F87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13A0197E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FFEC0F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B3D23B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390CE1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53E5C3D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FE98B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6673CC39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87E5D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881271" wp14:editId="7138324B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50ED45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8127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" filled="f" stroked="f">
              <v:textbox inset="0,0,0,0">
                <w:txbxContent>
                  <w:p w14:paraId="6E50ED45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3EE5EC2" wp14:editId="3AB60787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4D4EE0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4D79D9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3EE5EC2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" filled="f" stroked="f">
              <v:textbox style="mso-fit-shape-to-text:t" inset="0,0,0,0">
                <w:txbxContent>
                  <w:p w14:paraId="144D4EE0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4D79D9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092481C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44B91B8" wp14:editId="12222B38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892F6B9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0FEBBB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73871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1962EF99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0EA"/>
    <w:rsid w:val="0001679F"/>
    <w:rsid w:val="00034DD9"/>
    <w:rsid w:val="000813E3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08A0"/>
    <w:rsid w:val="00611A07"/>
    <w:rsid w:val="0062592A"/>
    <w:rsid w:val="006506D0"/>
    <w:rsid w:val="00651E48"/>
    <w:rsid w:val="006709BC"/>
    <w:rsid w:val="006758C0"/>
    <w:rsid w:val="006A43C4"/>
    <w:rsid w:val="0070632B"/>
    <w:rsid w:val="007064C5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72A7E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15B64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4:docId w14:val="5F6CFB5E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  <w:style w:type="paragraph" w:styleId="NormalWeb">
    <w:name w:val="Normal (Web)"/>
    <w:basedOn w:val="Normal"/>
    <w:uiPriority w:val="99"/>
    <w:semiHidden/>
    <w:unhideWhenUsed/>
    <w:rsid w:val="00610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8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</TotalTime>
  <Pages>1</Pages>
  <Words>137</Words>
  <Characters>758</Characters>
  <Application>Microsoft Office Word</Application>
  <DocSecurity>4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Yudhilma Magdalena Montes de Oca Romero</cp:lastModifiedBy>
  <cp:revision>2</cp:revision>
  <cp:lastPrinted>2011-03-04T19:05:00Z</cp:lastPrinted>
  <dcterms:created xsi:type="dcterms:W3CDTF">2021-10-14T18:32:00Z</dcterms:created>
  <dcterms:modified xsi:type="dcterms:W3CDTF">2021-10-14T18:32:00Z</dcterms:modified>
</cp:coreProperties>
</file>